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D95A" w14:textId="4C1E6143" w:rsidR="00535962" w:rsidRPr="00F7167E" w:rsidRDefault="00000000" w:rsidP="00130549">
      <w:pPr>
        <w:tabs>
          <w:tab w:val="right" w:pos="9027"/>
        </w:tabs>
      </w:pPr>
      <w:r>
        <w:rPr>
          <w:noProof/>
          <w:lang w:val="en-US"/>
        </w:rPr>
        <w:pict w14:anchorId="62C24978">
          <v:group id="_x0000_s2068" style="position:absolute;margin-left:303.95pt;margin-top:-60.45pt;width:175.4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96982094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FCE2099" w14:textId="0563E037" w:rsidR="00130549" w:rsidRPr="00535962" w:rsidRDefault="00A67B70" w:rsidP="00BB41C5">
                              <w:r w:rsidRPr="00A67B70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6913D9">
                                <w:rPr>
                                  <w:rStyle w:val="Style2"/>
                                </w:rPr>
                                <w:t>6</w:t>
                              </w:r>
                              <w:r w:rsidRPr="00A67B70">
                                <w:rPr>
                                  <w:rStyle w:val="Style2"/>
                                </w:rPr>
                                <w:t>-</w:t>
                              </w:r>
                              <w:r w:rsidR="002D3270">
                                <w:rPr>
                                  <w:rStyle w:val="Style2"/>
                                </w:rPr>
                                <w:t>00</w:t>
                              </w:r>
                              <w:r w:rsidR="005C03C1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D820761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1297C08B">
          <v:shape id="_x0000_s2076" type="#_x0000_t202" style="position:absolute;margin-left:366.3pt;margin-top:-5.25pt;width:114.05pt;height:21.9pt;z-index:251700224;mso-position-horizontal-relative:text;mso-position-vertical-relative:text;mso-width-relative:margin;mso-height-relative:margin" filled="f" stroked="f">
            <v:textbox style="mso-next-textbox:#_x0000_s2076">
              <w:txbxContent>
                <w:p w14:paraId="0152D089" w14:textId="77777777" w:rsidR="00DC53C5" w:rsidRPr="0026335F" w:rsidRDefault="00000000" w:rsidP="00DC53C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-1571721003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DC53C5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FE40EB" w:rsidRPr="00BD2405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52896A8B" wp14:editId="7CC92A30">
            <wp:simplePos x="0" y="0"/>
            <wp:positionH relativeFrom="column">
              <wp:posOffset>-523875</wp:posOffset>
            </wp:positionH>
            <wp:positionV relativeFrom="paragraph">
              <wp:posOffset>-388620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4C646F85">
          <v:shape id="_x0000_s2074" type="#_x0000_t202" style="position:absolute;margin-left:-29.35pt;margin-top:-60.45pt;width:74.65pt;height:21.1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394797CF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17135D" wp14:editId="444EACA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94262A7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767329B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2CF6E4C">
          <v:shape id="_x0000_s2060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0F30A194" w14:textId="77777777" w:rsidR="0026335F" w:rsidRPr="0026335F" w:rsidRDefault="0026335F"/>
              </w:txbxContent>
            </v:textbox>
          </v:shape>
        </w:pict>
      </w:r>
      <w:r w:rsidR="00130549">
        <w:tab/>
      </w:r>
    </w:p>
    <w:p w14:paraId="5A811102" w14:textId="77777777" w:rsidR="00535962" w:rsidRPr="00535962" w:rsidRDefault="00000000" w:rsidP="00535962">
      <w:r>
        <w:rPr>
          <w:rStyle w:val="Institucion"/>
          <w:color w:val="FF0000"/>
          <w:sz w:val="28"/>
          <w:lang w:eastAsia="zh-TW"/>
        </w:rPr>
        <w:pict w14:anchorId="0AC713FB">
          <v:shape id="_x0000_s2064" type="#_x0000_t202" style="position:absolute;margin-left:113.7pt;margin-top:5.3pt;width:249.75pt;height:22pt;z-index:251691008;mso-width-relative:margin;mso-height-relative:margin" stroked="f">
            <v:textbox style="mso-next-textbox:#_x0000_s2064">
              <w:txbxContent>
                <w:p w14:paraId="169AE90D" w14:textId="77777777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FE40EB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476663A" w14:textId="77777777" w:rsidR="00535962" w:rsidRDefault="00000000" w:rsidP="00535962">
      <w:r>
        <w:rPr>
          <w:noProof/>
          <w:color w:val="FF0000"/>
          <w:lang w:eastAsia="zh-TW"/>
        </w:rPr>
        <w:pict w14:anchorId="12564AC5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149BE811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6D3C732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31A357F" w14:textId="77777777" w:rsidR="008A04C0" w:rsidRPr="00A67B7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lang w:val="pt-PT"/>
        </w:rPr>
        <w:t xml:space="preserve">        </w:t>
      </w:r>
      <w:r w:rsidR="008A04C0" w:rsidRPr="00A67B70">
        <w:rPr>
          <w:rFonts w:ascii="Arial" w:hAnsi="Arial" w:cs="Arial"/>
          <w:b/>
          <w:bCs/>
          <w:sz w:val="22"/>
          <w:szCs w:val="22"/>
          <w:lang w:val="pt-PT"/>
        </w:rPr>
        <w:t>Currículum Vitae</w:t>
      </w:r>
    </w:p>
    <w:p w14:paraId="5F832812" w14:textId="77777777" w:rsidR="008A04C0" w:rsidRPr="00A67B7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rFonts w:ascii="Arial" w:hAnsi="Arial" w:cs="Arial"/>
          <w:b/>
          <w:bCs/>
          <w:sz w:val="22"/>
          <w:szCs w:val="22"/>
          <w:lang w:val="pt-PT"/>
        </w:rPr>
        <w:t>(Máximo 3 páginas + 3 páginas de anexos)</w:t>
      </w:r>
    </w:p>
    <w:p w14:paraId="45A519B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69D7B5B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363884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C6FA7E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88B4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1719D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EACE0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92A91A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08A2B65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123C97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4F5448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052EEE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EE78FA3" w14:textId="77777777" w:rsidTr="009079FB">
        <w:trPr>
          <w:trHeight w:val="731"/>
        </w:trPr>
        <w:tc>
          <w:tcPr>
            <w:tcW w:w="3402" w:type="dxa"/>
          </w:tcPr>
          <w:p w14:paraId="653A96A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B170F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947F0D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7EFA05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CAFA891" w14:textId="77777777" w:rsidTr="009079FB">
        <w:trPr>
          <w:trHeight w:val="731"/>
        </w:trPr>
        <w:tc>
          <w:tcPr>
            <w:tcW w:w="3402" w:type="dxa"/>
          </w:tcPr>
          <w:p w14:paraId="547E2C4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75148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1A25BF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DF0F8B5" w14:textId="77777777" w:rsidTr="009079FB">
        <w:trPr>
          <w:trHeight w:val="731"/>
        </w:trPr>
        <w:tc>
          <w:tcPr>
            <w:tcW w:w="3402" w:type="dxa"/>
          </w:tcPr>
          <w:p w14:paraId="39E28A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DDE52E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5ADF73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81EC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35806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2EC6B9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6B4599B" w14:textId="77777777" w:rsidTr="009079FB">
        <w:tc>
          <w:tcPr>
            <w:tcW w:w="3229" w:type="dxa"/>
            <w:vAlign w:val="center"/>
          </w:tcPr>
          <w:p w14:paraId="62E8AEB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384608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878DD8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FD7A23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E7702D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09E6A15" w14:textId="77777777" w:rsidTr="009079FB">
        <w:tc>
          <w:tcPr>
            <w:tcW w:w="3229" w:type="dxa"/>
          </w:tcPr>
          <w:p w14:paraId="3FDE5A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30029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CE09BC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FC5B06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E0C80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F72CDD4" w14:textId="77777777" w:rsidTr="009079FB">
        <w:tc>
          <w:tcPr>
            <w:tcW w:w="3229" w:type="dxa"/>
          </w:tcPr>
          <w:p w14:paraId="68588D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843150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08BA22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D8E4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B742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AB0C651" w14:textId="77777777" w:rsidTr="009079FB">
        <w:tc>
          <w:tcPr>
            <w:tcW w:w="3229" w:type="dxa"/>
          </w:tcPr>
          <w:p w14:paraId="024F26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17805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78F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FCCB8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D30D4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B4D862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6DE01F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FE3CD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D7000D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CDCBC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B2DD6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C1A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1F33D5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83654E9" w14:textId="77777777" w:rsidTr="009079FB">
        <w:tc>
          <w:tcPr>
            <w:tcW w:w="3261" w:type="dxa"/>
            <w:vAlign w:val="center"/>
          </w:tcPr>
          <w:p w14:paraId="2B85E52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AB44D1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1FDB82F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D8F943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ED1F5B0" w14:textId="77777777" w:rsidTr="009079FB">
        <w:tc>
          <w:tcPr>
            <w:tcW w:w="3261" w:type="dxa"/>
          </w:tcPr>
          <w:p w14:paraId="27641EF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05165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937DA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9C2C2E" w14:textId="77777777" w:rsidTr="009079FB">
        <w:tc>
          <w:tcPr>
            <w:tcW w:w="3261" w:type="dxa"/>
          </w:tcPr>
          <w:p w14:paraId="37CB4D8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6955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0706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57AE69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1CAD9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0E967CC" w14:textId="77777777" w:rsidTr="009079FB">
        <w:tc>
          <w:tcPr>
            <w:tcW w:w="1560" w:type="dxa"/>
            <w:vAlign w:val="center"/>
          </w:tcPr>
          <w:p w14:paraId="0E141C4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348E479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5CECE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74F9489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A62873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3C38D3B" w14:textId="77777777" w:rsidTr="009079FB">
        <w:tc>
          <w:tcPr>
            <w:tcW w:w="1560" w:type="dxa"/>
          </w:tcPr>
          <w:p w14:paraId="253FE6C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F847E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8FBFF9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8961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6012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620935B" w14:textId="77777777" w:rsidTr="009079FB">
        <w:tc>
          <w:tcPr>
            <w:tcW w:w="1560" w:type="dxa"/>
          </w:tcPr>
          <w:p w14:paraId="700DD6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ED53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49A62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C7F98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BBE3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CE434DD" w14:textId="77777777" w:rsidTr="009079FB">
        <w:tc>
          <w:tcPr>
            <w:tcW w:w="1560" w:type="dxa"/>
          </w:tcPr>
          <w:p w14:paraId="5AC20B9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443B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B5646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D8D4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5B19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334356" w14:textId="77777777" w:rsidTr="009079FB">
        <w:tc>
          <w:tcPr>
            <w:tcW w:w="1560" w:type="dxa"/>
          </w:tcPr>
          <w:p w14:paraId="59CCFE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444E6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8080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BBCE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2F0D5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5AB10B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ACE11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9453548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F19EEE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0EE4B3D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0C935A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21C475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11E9E89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558CB8BB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7944" w14:textId="77777777" w:rsidR="00992119" w:rsidRDefault="00992119" w:rsidP="001007E7">
      <w:pPr>
        <w:spacing w:after="0" w:line="240" w:lineRule="auto"/>
      </w:pPr>
      <w:r>
        <w:separator/>
      </w:r>
    </w:p>
  </w:endnote>
  <w:endnote w:type="continuationSeparator" w:id="0">
    <w:p w14:paraId="55269A09" w14:textId="77777777" w:rsidR="00992119" w:rsidRDefault="0099211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99AE" w14:textId="77777777" w:rsidR="001007E7" w:rsidRDefault="00000000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22AE638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27AFC622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172DCC9A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40D85EF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7BF167F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0EE225" wp14:editId="7D069A1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48D8413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109AE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C136D21" w14:textId="77777777" w:rsidR="00CA0E82" w:rsidRDefault="00CA0E82">
    <w:pPr>
      <w:pStyle w:val="Footer"/>
      <w:rPr>
        <w:rFonts w:ascii="Arial Narrow" w:hAnsi="Arial Narrow"/>
        <w:sz w:val="12"/>
      </w:rPr>
    </w:pPr>
  </w:p>
  <w:p w14:paraId="704E6353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A456D47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19C6" w14:textId="77777777" w:rsidR="00992119" w:rsidRDefault="00992119" w:rsidP="001007E7">
      <w:pPr>
        <w:spacing w:after="0" w:line="240" w:lineRule="auto"/>
      </w:pPr>
      <w:r>
        <w:separator/>
      </w:r>
    </w:p>
  </w:footnote>
  <w:footnote w:type="continuationSeparator" w:id="0">
    <w:p w14:paraId="66E338E4" w14:textId="77777777" w:rsidR="00992119" w:rsidRDefault="00992119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876D" w14:textId="77777777" w:rsidR="004D25CB" w:rsidRDefault="00000000">
    <w:pPr>
      <w:pStyle w:val="Header"/>
    </w:pPr>
    <w:r>
      <w:rPr>
        <w:noProof/>
        <w:lang w:val="en-US"/>
      </w:rPr>
      <w:pict w14:anchorId="1761EC2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5BD3D41D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C53C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C53C5" w:rsidRPr="00DC53C5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449253">
    <w:abstractNumId w:val="0"/>
  </w:num>
  <w:num w:numId="2" w16cid:durableId="176235865">
    <w:abstractNumId w:val="2"/>
  </w:num>
  <w:num w:numId="3" w16cid:durableId="1922370417">
    <w:abstractNumId w:val="1"/>
  </w:num>
  <w:num w:numId="4" w16cid:durableId="205067570">
    <w:abstractNumId w:val="3"/>
  </w:num>
  <w:num w:numId="5" w16cid:durableId="1965501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494E"/>
    <w:rsid w:val="00044FA8"/>
    <w:rsid w:val="00045479"/>
    <w:rsid w:val="000569A4"/>
    <w:rsid w:val="00066C38"/>
    <w:rsid w:val="00071BD7"/>
    <w:rsid w:val="00073074"/>
    <w:rsid w:val="000970AF"/>
    <w:rsid w:val="000A35DD"/>
    <w:rsid w:val="000B0DCD"/>
    <w:rsid w:val="000C73D4"/>
    <w:rsid w:val="000E3174"/>
    <w:rsid w:val="000E40D9"/>
    <w:rsid w:val="00100079"/>
    <w:rsid w:val="001007E7"/>
    <w:rsid w:val="001020C0"/>
    <w:rsid w:val="00130549"/>
    <w:rsid w:val="00134A7E"/>
    <w:rsid w:val="00143798"/>
    <w:rsid w:val="00157600"/>
    <w:rsid w:val="00160AF9"/>
    <w:rsid w:val="0016722A"/>
    <w:rsid w:val="00170EC5"/>
    <w:rsid w:val="00171A1B"/>
    <w:rsid w:val="00181E8D"/>
    <w:rsid w:val="00191063"/>
    <w:rsid w:val="00194FF2"/>
    <w:rsid w:val="001971CB"/>
    <w:rsid w:val="001A3F92"/>
    <w:rsid w:val="001C2693"/>
    <w:rsid w:val="001C7A5C"/>
    <w:rsid w:val="001D15E7"/>
    <w:rsid w:val="001D2C81"/>
    <w:rsid w:val="001E2AAD"/>
    <w:rsid w:val="001F73A7"/>
    <w:rsid w:val="002009A7"/>
    <w:rsid w:val="00201761"/>
    <w:rsid w:val="002054DD"/>
    <w:rsid w:val="00253DBA"/>
    <w:rsid w:val="00254C69"/>
    <w:rsid w:val="0026335F"/>
    <w:rsid w:val="00295BD4"/>
    <w:rsid w:val="002B43A0"/>
    <w:rsid w:val="002B46D1"/>
    <w:rsid w:val="002D3270"/>
    <w:rsid w:val="002D451D"/>
    <w:rsid w:val="002E1412"/>
    <w:rsid w:val="002E33A1"/>
    <w:rsid w:val="002F2F49"/>
    <w:rsid w:val="00313802"/>
    <w:rsid w:val="00314023"/>
    <w:rsid w:val="003222A3"/>
    <w:rsid w:val="00322644"/>
    <w:rsid w:val="00325AC5"/>
    <w:rsid w:val="00330850"/>
    <w:rsid w:val="00341484"/>
    <w:rsid w:val="003563EB"/>
    <w:rsid w:val="00392351"/>
    <w:rsid w:val="00392F6D"/>
    <w:rsid w:val="003A1100"/>
    <w:rsid w:val="003A4C86"/>
    <w:rsid w:val="003D1A69"/>
    <w:rsid w:val="003D6AF0"/>
    <w:rsid w:val="003F5520"/>
    <w:rsid w:val="003F6E0B"/>
    <w:rsid w:val="00400DBB"/>
    <w:rsid w:val="004024BD"/>
    <w:rsid w:val="004040EB"/>
    <w:rsid w:val="00404131"/>
    <w:rsid w:val="00421236"/>
    <w:rsid w:val="0042490F"/>
    <w:rsid w:val="00436D0D"/>
    <w:rsid w:val="004379A6"/>
    <w:rsid w:val="00453A06"/>
    <w:rsid w:val="0045550B"/>
    <w:rsid w:val="00456C17"/>
    <w:rsid w:val="00466B9C"/>
    <w:rsid w:val="0047449D"/>
    <w:rsid w:val="004B30DA"/>
    <w:rsid w:val="004B7C15"/>
    <w:rsid w:val="004C1CAE"/>
    <w:rsid w:val="004D25CB"/>
    <w:rsid w:val="004D45A8"/>
    <w:rsid w:val="004F0608"/>
    <w:rsid w:val="004F2835"/>
    <w:rsid w:val="00500DA4"/>
    <w:rsid w:val="005128A4"/>
    <w:rsid w:val="00525E2E"/>
    <w:rsid w:val="00535962"/>
    <w:rsid w:val="005412EC"/>
    <w:rsid w:val="00544A18"/>
    <w:rsid w:val="00545BB4"/>
    <w:rsid w:val="00587D38"/>
    <w:rsid w:val="00587EC0"/>
    <w:rsid w:val="005908DC"/>
    <w:rsid w:val="00593205"/>
    <w:rsid w:val="005B6D10"/>
    <w:rsid w:val="005B7A62"/>
    <w:rsid w:val="005C03C1"/>
    <w:rsid w:val="00611A07"/>
    <w:rsid w:val="0062592A"/>
    <w:rsid w:val="00630D6E"/>
    <w:rsid w:val="0063255F"/>
    <w:rsid w:val="00643FAC"/>
    <w:rsid w:val="006471AF"/>
    <w:rsid w:val="006506D0"/>
    <w:rsid w:val="00651E48"/>
    <w:rsid w:val="0065420B"/>
    <w:rsid w:val="00656060"/>
    <w:rsid w:val="00666D56"/>
    <w:rsid w:val="006709BC"/>
    <w:rsid w:val="006745F1"/>
    <w:rsid w:val="00681BB1"/>
    <w:rsid w:val="00682696"/>
    <w:rsid w:val="006913D9"/>
    <w:rsid w:val="00695744"/>
    <w:rsid w:val="006B77B6"/>
    <w:rsid w:val="006F567F"/>
    <w:rsid w:val="0071353C"/>
    <w:rsid w:val="00713C04"/>
    <w:rsid w:val="00715195"/>
    <w:rsid w:val="00722911"/>
    <w:rsid w:val="00725091"/>
    <w:rsid w:val="007264DC"/>
    <w:rsid w:val="00755751"/>
    <w:rsid w:val="00780880"/>
    <w:rsid w:val="007A3229"/>
    <w:rsid w:val="007B0E1F"/>
    <w:rsid w:val="007B6F6F"/>
    <w:rsid w:val="007C2731"/>
    <w:rsid w:val="007D2EB5"/>
    <w:rsid w:val="00820C9F"/>
    <w:rsid w:val="00825ED2"/>
    <w:rsid w:val="0082707E"/>
    <w:rsid w:val="008315B0"/>
    <w:rsid w:val="00832173"/>
    <w:rsid w:val="008453AE"/>
    <w:rsid w:val="008909FD"/>
    <w:rsid w:val="008A04C0"/>
    <w:rsid w:val="008A0FBD"/>
    <w:rsid w:val="008B3AE5"/>
    <w:rsid w:val="008C388B"/>
    <w:rsid w:val="008D73DC"/>
    <w:rsid w:val="008E08C9"/>
    <w:rsid w:val="008E2B5C"/>
    <w:rsid w:val="008F5ADC"/>
    <w:rsid w:val="009079FB"/>
    <w:rsid w:val="009118E7"/>
    <w:rsid w:val="00916A05"/>
    <w:rsid w:val="0093079A"/>
    <w:rsid w:val="00951309"/>
    <w:rsid w:val="00957314"/>
    <w:rsid w:val="0096275B"/>
    <w:rsid w:val="00966EEE"/>
    <w:rsid w:val="00983E8F"/>
    <w:rsid w:val="00992119"/>
    <w:rsid w:val="009A29C7"/>
    <w:rsid w:val="009A4AF8"/>
    <w:rsid w:val="009A4E12"/>
    <w:rsid w:val="009B52F1"/>
    <w:rsid w:val="009B5D74"/>
    <w:rsid w:val="009E028E"/>
    <w:rsid w:val="009E6D0A"/>
    <w:rsid w:val="009F0613"/>
    <w:rsid w:val="009F5546"/>
    <w:rsid w:val="00A06234"/>
    <w:rsid w:val="00A16099"/>
    <w:rsid w:val="00A231BB"/>
    <w:rsid w:val="00A24BD6"/>
    <w:rsid w:val="00A34B9D"/>
    <w:rsid w:val="00A42497"/>
    <w:rsid w:val="00A640BD"/>
    <w:rsid w:val="00A641A7"/>
    <w:rsid w:val="00A67B70"/>
    <w:rsid w:val="00A72F42"/>
    <w:rsid w:val="00A97D58"/>
    <w:rsid w:val="00AB1823"/>
    <w:rsid w:val="00AD7919"/>
    <w:rsid w:val="00AE0BEA"/>
    <w:rsid w:val="00B12CD7"/>
    <w:rsid w:val="00B22BBF"/>
    <w:rsid w:val="00B26E65"/>
    <w:rsid w:val="00B45752"/>
    <w:rsid w:val="00B62EEF"/>
    <w:rsid w:val="00B64A36"/>
    <w:rsid w:val="00B97B51"/>
    <w:rsid w:val="00BA0007"/>
    <w:rsid w:val="00BA32BE"/>
    <w:rsid w:val="00BA6583"/>
    <w:rsid w:val="00BB010E"/>
    <w:rsid w:val="00BB1D79"/>
    <w:rsid w:val="00BB41C5"/>
    <w:rsid w:val="00BC1D0C"/>
    <w:rsid w:val="00BC61BD"/>
    <w:rsid w:val="00BE0B91"/>
    <w:rsid w:val="00BF56C5"/>
    <w:rsid w:val="00C078CB"/>
    <w:rsid w:val="00C22DBE"/>
    <w:rsid w:val="00C305D7"/>
    <w:rsid w:val="00C44B75"/>
    <w:rsid w:val="00C5078F"/>
    <w:rsid w:val="00C62BA3"/>
    <w:rsid w:val="00C63BDC"/>
    <w:rsid w:val="00C663C1"/>
    <w:rsid w:val="00C66D08"/>
    <w:rsid w:val="00C73CE9"/>
    <w:rsid w:val="00C7470C"/>
    <w:rsid w:val="00C85A9C"/>
    <w:rsid w:val="00CA0E82"/>
    <w:rsid w:val="00CA164C"/>
    <w:rsid w:val="00CA4661"/>
    <w:rsid w:val="00CB148C"/>
    <w:rsid w:val="00CB54ED"/>
    <w:rsid w:val="00CE67A3"/>
    <w:rsid w:val="00D036F4"/>
    <w:rsid w:val="00D119E5"/>
    <w:rsid w:val="00D24FA7"/>
    <w:rsid w:val="00D327F1"/>
    <w:rsid w:val="00D45A3E"/>
    <w:rsid w:val="00D64696"/>
    <w:rsid w:val="00D8081C"/>
    <w:rsid w:val="00D90D49"/>
    <w:rsid w:val="00DA5170"/>
    <w:rsid w:val="00DA69C7"/>
    <w:rsid w:val="00DB1C84"/>
    <w:rsid w:val="00DC53C5"/>
    <w:rsid w:val="00DC5D96"/>
    <w:rsid w:val="00DD4F3E"/>
    <w:rsid w:val="00DF6AAE"/>
    <w:rsid w:val="00E127E7"/>
    <w:rsid w:val="00E13E55"/>
    <w:rsid w:val="00E14BD3"/>
    <w:rsid w:val="00E16ECF"/>
    <w:rsid w:val="00E3215C"/>
    <w:rsid w:val="00E446DC"/>
    <w:rsid w:val="00E46B33"/>
    <w:rsid w:val="00E56BC2"/>
    <w:rsid w:val="00E82502"/>
    <w:rsid w:val="00EA2F84"/>
    <w:rsid w:val="00EA6B34"/>
    <w:rsid w:val="00EA7406"/>
    <w:rsid w:val="00EB3512"/>
    <w:rsid w:val="00EB3BE6"/>
    <w:rsid w:val="00EC5D54"/>
    <w:rsid w:val="00ED01E1"/>
    <w:rsid w:val="00EE1E7B"/>
    <w:rsid w:val="00EF62FB"/>
    <w:rsid w:val="00F14C9C"/>
    <w:rsid w:val="00F17C7A"/>
    <w:rsid w:val="00F225BF"/>
    <w:rsid w:val="00F3703D"/>
    <w:rsid w:val="00F47FD9"/>
    <w:rsid w:val="00F53753"/>
    <w:rsid w:val="00F7167E"/>
    <w:rsid w:val="00F7443C"/>
    <w:rsid w:val="00F8499E"/>
    <w:rsid w:val="00F9504D"/>
    <w:rsid w:val="00FB13A2"/>
    <w:rsid w:val="00FB54E9"/>
    <w:rsid w:val="00FC0D35"/>
    <w:rsid w:val="00FC2870"/>
    <w:rsid w:val="00FE40EB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7"/>
    <o:shapelayout v:ext="edit">
      <o:idmap v:ext="edit" data="2"/>
    </o:shapelayout>
  </w:shapeDefaults>
  <w:decimalSymbol w:val="."/>
  <w:listSeparator w:val=";"/>
  <w14:docId w14:val="74E12363"/>
  <w15:docId w15:val="{691613E3-89B6-4A71-9422-857C2CC3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D2E6-6210-48AD-91C2-2EE53ADDCB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54AF7-C893-4314-A307-9657B24E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CB94E1-3D8E-4B5A-9225-F2A0D03861B4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82B79B6A-E5AD-49F2-9BBC-CE4B69BF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47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85</cp:revision>
  <cp:lastPrinted>2011-03-04T18:59:00Z</cp:lastPrinted>
  <dcterms:created xsi:type="dcterms:W3CDTF">2011-03-04T19:00:00Z</dcterms:created>
  <dcterms:modified xsi:type="dcterms:W3CDTF">2026-04-17T18:47:00Z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